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C56142" w:rsidRDefault="004249E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521" w:history="1">
        <w:r w:rsidR="00C56142" w:rsidRPr="004A1F31">
          <w:rPr>
            <w:rStyle w:val="aa"/>
          </w:rPr>
          <w:t>HH3C-LswMix-MIB</w:t>
        </w:r>
        <w:r w:rsidR="00C56142">
          <w:rPr>
            <w:webHidden/>
          </w:rPr>
          <w:tab/>
        </w:r>
        <w:r w:rsidR="00C56142">
          <w:rPr>
            <w:webHidden/>
          </w:rPr>
          <w:fldChar w:fldCharType="begin"/>
        </w:r>
        <w:r w:rsidR="00C56142">
          <w:rPr>
            <w:webHidden/>
          </w:rPr>
          <w:instrText xml:space="preserve"> PAGEREF _Toc94098521 \h </w:instrText>
        </w:r>
        <w:r w:rsidR="00C56142">
          <w:rPr>
            <w:webHidden/>
          </w:rPr>
        </w:r>
        <w:r w:rsidR="00C56142">
          <w:rPr>
            <w:webHidden/>
          </w:rPr>
          <w:fldChar w:fldCharType="separate"/>
        </w:r>
        <w:r w:rsidR="00C56142">
          <w:rPr>
            <w:webHidden/>
          </w:rPr>
          <w:t>2</w:t>
        </w:r>
        <w:r w:rsidR="00C56142">
          <w:rPr>
            <w:webHidden/>
          </w:rPr>
          <w:fldChar w:fldCharType="end"/>
        </w:r>
      </w:hyperlink>
    </w:p>
    <w:p w:rsidR="00C56142" w:rsidRDefault="00C5614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22" w:history="1">
        <w:r w:rsidRPr="004A1F31">
          <w:rPr>
            <w:rStyle w:val="aa"/>
            <w:rFonts w:ascii="Helvetica" w:hAnsi="Helvetica" w:cs="Helvetica"/>
          </w:rPr>
          <w:t>Scalar objects of hh3cLswMix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56142" w:rsidRDefault="00C5614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23" w:history="1">
        <w:r w:rsidRPr="004A1F31">
          <w:rPr>
            <w:rStyle w:val="aa"/>
            <w:rFonts w:ascii="Helvetica" w:hAnsi="Helvetica" w:cs="Helvetica"/>
          </w:rPr>
          <w:t>hh3cLswXSlotTable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249E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D6646" w:rsidRPr="00FD6646" w:rsidRDefault="00FD6646" w:rsidP="00FD6646">
      <w:pPr>
        <w:pStyle w:val="1"/>
      </w:pPr>
      <w:bookmarkStart w:id="1" w:name="_Toc311190936"/>
      <w:bookmarkStart w:id="2" w:name="_Toc316891289"/>
      <w:bookmarkStart w:id="3" w:name="_Toc397421126"/>
      <w:bookmarkStart w:id="4" w:name="_Toc94098521"/>
      <w:r w:rsidRPr="00FD6646">
        <w:lastRenderedPageBreak/>
        <w:t>HH3C-LswMix-MIB</w:t>
      </w:r>
      <w:bookmarkEnd w:id="1"/>
      <w:bookmarkEnd w:id="2"/>
      <w:bookmarkEnd w:id="3"/>
      <w:bookmarkEnd w:id="4"/>
    </w:p>
    <w:p w:rsidR="00FD6646" w:rsidRPr="00D92B25" w:rsidRDefault="00FD6646" w:rsidP="00FD664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5" w:name="_Toc316891290"/>
      <w:bookmarkStart w:id="6" w:name="_Toc397421127"/>
      <w:bookmarkStart w:id="7" w:name="_Toc311190937"/>
      <w:bookmarkStart w:id="8" w:name="_Toc94098522"/>
      <w:r w:rsidRPr="00D92B25">
        <w:rPr>
          <w:rFonts w:ascii="Helvetica" w:hAnsi="Helvetica" w:cs="Helvetica"/>
        </w:rPr>
        <w:t>Scalar objects of hh3cLswMix group</w:t>
      </w:r>
      <w:bookmarkEnd w:id="5"/>
      <w:bookmarkEnd w:id="6"/>
      <w:bookmarkEnd w:id="8"/>
    </w:p>
    <w:p w:rsidR="00FD6646" w:rsidRPr="00D92B25" w:rsidRDefault="00FD6646" w:rsidP="00FD6646">
      <w:r w:rsidRPr="00D92B25">
        <w:t>OID of this table is: 1.3.6.1.4.1.25506.8.35.17</w:t>
      </w:r>
    </w:p>
    <w:p w:rsidR="00FD6646" w:rsidRPr="00D92B25" w:rsidRDefault="00FD6646" w:rsidP="00FD6646">
      <w:r w:rsidRPr="00D92B25">
        <w:t>This table is not supported</w:t>
      </w:r>
      <w:r w:rsidRPr="00D92B25">
        <w:rPr>
          <w:rFonts w:hint="eastAsia"/>
        </w:rPr>
        <w:t xml:space="preserve"> in </w:t>
      </w:r>
      <w:r>
        <w:rPr>
          <w:rFonts w:hint="eastAsia"/>
        </w:rPr>
        <w:t>MDC</w:t>
      </w:r>
      <w:r w:rsidRPr="00D92B25">
        <w:rPr>
          <w:rFonts w:hint="eastAsia"/>
        </w:rPr>
        <w:t>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D6646" w:rsidRPr="00D92B25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Description</w:t>
            </w:r>
          </w:p>
        </w:tc>
      </w:tr>
      <w:tr w:rsidR="00FD6646" w:rsidRPr="00D92B25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hh3cLswLastSwitchDate (1.3.6.1.4.1.25506.8.35.17.1)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D6646" w:rsidRPr="00D92B25" w:rsidTr="0091260D">
        <w:tc>
          <w:tcPr>
            <w:tcW w:w="300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hh3cLswLastSwitchTime (1.3.6.1.4.1.25506.8.35.17.2) </w:t>
            </w:r>
          </w:p>
        </w:tc>
        <w:tc>
          <w:tcPr>
            <w:tcW w:w="144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D6646" w:rsidRPr="00D92B25" w:rsidTr="0091260D">
        <w:tc>
          <w:tcPr>
            <w:tcW w:w="300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hh3cLswMpuSwitchsNum (1.3.6.1.4.1.25506.8.35.17.3) </w:t>
            </w:r>
          </w:p>
        </w:tc>
        <w:tc>
          <w:tcPr>
            <w:tcW w:w="144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D6646" w:rsidRPr="00D92B25" w:rsidTr="0091260D">
        <w:tc>
          <w:tcPr>
            <w:tcW w:w="300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hh3cLswMpuSwitch (1.3.6.1.4.1.25506.8.35.17.4) </w:t>
            </w:r>
          </w:p>
        </w:tc>
        <w:tc>
          <w:tcPr>
            <w:tcW w:w="144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6646" w:rsidRPr="0002274B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A56C3">
              <w:rPr>
                <w:rFonts w:ascii="Helvetica" w:hAnsi="Helvetica" w:cs="Helvetica"/>
              </w:rPr>
              <w:t>Only support write operation</w:t>
            </w:r>
            <w:r w:rsidRPr="00CA56C3">
              <w:rPr>
                <w:rFonts w:ascii="Helvetica" w:hAnsi="Helvetica" w:cs="Helvetica" w:hint="eastAsia"/>
              </w:rPr>
              <w:t>.</w:t>
            </w:r>
          </w:p>
        </w:tc>
      </w:tr>
    </w:tbl>
    <w:p w:rsidR="00FD6646" w:rsidRPr="00D92B25" w:rsidRDefault="00FD6646" w:rsidP="00FD664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9" w:name="_Toc311190938"/>
      <w:bookmarkStart w:id="10" w:name="_Toc316891291"/>
      <w:bookmarkStart w:id="11" w:name="_Toc397421128"/>
      <w:bookmarkStart w:id="12" w:name="_Toc94098523"/>
      <w:r w:rsidRPr="00D92B25">
        <w:rPr>
          <w:rFonts w:ascii="Helvetica" w:hAnsi="Helvetica" w:cs="Helvetica"/>
        </w:rPr>
        <w:t>hh3cLswXSlotTable</w:t>
      </w:r>
      <w:bookmarkEnd w:id="9"/>
      <w:bookmarkEnd w:id="10"/>
      <w:bookmarkEnd w:id="11"/>
      <w:bookmarkEnd w:id="12"/>
    </w:p>
    <w:bookmarkEnd w:id="7"/>
    <w:p w:rsidR="00FD6646" w:rsidRPr="00D92B25" w:rsidRDefault="00FD6646" w:rsidP="00FD6646">
      <w:r w:rsidRPr="00D92B25">
        <w:t>OID of this table is: 1.3.6.1.4.1.25506.8.35.17.5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D6646" w:rsidRPr="00D92B25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Description</w:t>
            </w:r>
          </w:p>
        </w:tc>
      </w:tr>
      <w:tr w:rsidR="00FD6646" w:rsidRPr="00D92B25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hh3cLswMainCardBoardStatus (1.3.6.1.4.1.25506.8.35.17.5.1.1)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79F" w:rsidRDefault="00D9079F">
      <w:r>
        <w:separator/>
      </w:r>
    </w:p>
  </w:endnote>
  <w:endnote w:type="continuationSeparator" w:id="0">
    <w:p w:rsidR="00D9079F" w:rsidRDefault="00D90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249E6">
      <w:fldChar w:fldCharType="begin"/>
    </w:r>
    <w:r>
      <w:instrText>PAGE</w:instrText>
    </w:r>
    <w:r w:rsidR="004249E6">
      <w:fldChar w:fldCharType="separate"/>
    </w:r>
    <w:r w:rsidR="00C56142">
      <w:rPr>
        <w:noProof/>
      </w:rPr>
      <w:t>1</w:t>
    </w:r>
    <w:r w:rsidR="004249E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C56142">
      <w:fldChar w:fldCharType="begin"/>
    </w:r>
    <w:r w:rsidR="00C56142">
      <w:instrText xml:space="preserve"> NUMPAGES  \* Arabic  \* MERGEFORMAT </w:instrText>
    </w:r>
    <w:r w:rsidR="00C56142">
      <w:fldChar w:fldCharType="separate"/>
    </w:r>
    <w:r w:rsidR="00C56142">
      <w:rPr>
        <w:noProof/>
      </w:rPr>
      <w:t>2</w:t>
    </w:r>
    <w:r w:rsidR="00C56142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79F" w:rsidRDefault="00D9079F">
      <w:r>
        <w:separator/>
      </w:r>
    </w:p>
  </w:footnote>
  <w:footnote w:type="continuationSeparator" w:id="0">
    <w:p w:rsidR="00D9079F" w:rsidRDefault="00D90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D6646" w:rsidRPr="00FD6646">
      <w:t xml:space="preserve"> HH3C-LswMix-MIB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249E6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142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079F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6646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D6646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D664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D664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D664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D664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D6646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D664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4D2F9-5AC7-4023-A47D-58D442BB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107</Words>
  <Characters>883</Characters>
  <Application>Microsoft Office Word</Application>
  <DocSecurity>0</DocSecurity>
  <Lines>63</Lines>
  <Paragraphs>54</Paragraphs>
  <ScaleCrop>false</ScaleCrop>
  <Company/>
  <LinksUpToDate>false</LinksUpToDate>
  <CharactersWithSpaces>936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2022-01-26T06:05:00Z</dcterms:modified>
</cp:coreProperties>
</file>